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1784" w:rsidRPr="00AE792D" w:rsidRDefault="00141784" w:rsidP="00B71F54">
      <w:pPr>
        <w:jc w:val="center"/>
        <w:rPr>
          <w:b/>
        </w:rPr>
      </w:pPr>
      <w:r w:rsidRPr="00AE792D">
        <w:rPr>
          <w:b/>
        </w:rPr>
        <w:t>РОССИЙСКИЙ   НОВЫЙ   УНИВЕРСИТЕТ</w:t>
      </w:r>
    </w:p>
    <w:p w:rsidR="00141784" w:rsidRPr="00AE792D" w:rsidRDefault="00141784" w:rsidP="00B71F54">
      <w:pPr>
        <w:jc w:val="center"/>
        <w:rPr>
          <w:spacing w:val="20"/>
        </w:rPr>
      </w:pPr>
      <w:r w:rsidRPr="00AE792D">
        <w:rPr>
          <w:spacing w:val="20"/>
        </w:rPr>
        <w:t>105005 Москва, ул. Радио, д.22, (495)925-03-74</w:t>
      </w:r>
    </w:p>
    <w:p w:rsidR="00141784" w:rsidRPr="00AE792D" w:rsidRDefault="00141784" w:rsidP="00B71F54">
      <w:pPr>
        <w:jc w:val="center"/>
        <w:rPr>
          <w:spacing w:val="20"/>
        </w:rPr>
      </w:pPr>
      <w:r w:rsidRPr="00AE792D">
        <w:rPr>
          <w:spacing w:val="20"/>
        </w:rPr>
        <w:t>Тел.\ факс 925-03-81, 925-03-78</w:t>
      </w:r>
    </w:p>
    <w:p w:rsidR="00141784" w:rsidRPr="00AA7880" w:rsidRDefault="00141784" w:rsidP="00011F99">
      <w:pPr>
        <w:jc w:val="center"/>
        <w:rPr>
          <w:lang w:val="en-US"/>
        </w:rPr>
      </w:pPr>
      <w:r w:rsidRPr="00AE792D">
        <w:rPr>
          <w:lang w:val="en-US"/>
        </w:rPr>
        <w:t>www</w:t>
      </w:r>
      <w:r w:rsidRPr="00AA7880">
        <w:rPr>
          <w:lang w:val="en-US"/>
        </w:rPr>
        <w:t xml:space="preserve">. </w:t>
      </w:r>
      <w:r w:rsidRPr="00AE792D">
        <w:rPr>
          <w:lang w:val="en-US"/>
        </w:rPr>
        <w:t>rosnou</w:t>
      </w:r>
      <w:r w:rsidRPr="00AA7880">
        <w:rPr>
          <w:lang w:val="en-US"/>
        </w:rPr>
        <w:t>.</w:t>
      </w:r>
      <w:r w:rsidRPr="00AE792D">
        <w:rPr>
          <w:lang w:val="en-US"/>
        </w:rPr>
        <w:t>ru</w:t>
      </w:r>
      <w:r w:rsidRPr="00AA7880">
        <w:rPr>
          <w:lang w:val="en-US"/>
        </w:rPr>
        <w:t xml:space="preserve">, </w:t>
      </w:r>
      <w:r w:rsidRPr="00AE792D">
        <w:rPr>
          <w:lang w:val="en-US"/>
        </w:rPr>
        <w:t>www</w:t>
      </w:r>
      <w:r w:rsidRPr="00AA7880">
        <w:rPr>
          <w:lang w:val="en-US"/>
        </w:rPr>
        <w:t>.</w:t>
      </w:r>
      <w:r w:rsidRPr="00AE792D">
        <w:rPr>
          <w:lang w:val="en-US"/>
        </w:rPr>
        <w:t>do</w:t>
      </w:r>
      <w:r w:rsidRPr="00AA7880">
        <w:rPr>
          <w:lang w:val="en-US"/>
        </w:rPr>
        <w:t>.</w:t>
      </w:r>
      <w:r w:rsidRPr="00AE792D">
        <w:rPr>
          <w:lang w:val="en-US"/>
        </w:rPr>
        <w:t>rosnou</w:t>
      </w:r>
      <w:r w:rsidRPr="00AA7880">
        <w:rPr>
          <w:lang w:val="en-US"/>
        </w:rPr>
        <w:t>.</w:t>
      </w:r>
      <w:r w:rsidRPr="00AE792D">
        <w:rPr>
          <w:lang w:val="en-US"/>
        </w:rPr>
        <w:t>ru</w:t>
      </w:r>
      <w:r w:rsidRPr="00AA7880">
        <w:rPr>
          <w:lang w:val="en-US"/>
        </w:rPr>
        <w:t xml:space="preserve">; </w:t>
      </w:r>
      <w:r>
        <w:rPr>
          <w:lang w:val="en-US"/>
        </w:rPr>
        <w:t>e</w:t>
      </w:r>
      <w:r w:rsidRPr="00AA7880">
        <w:rPr>
          <w:lang w:val="en-US"/>
        </w:rPr>
        <w:t>-</w:t>
      </w:r>
      <w:r w:rsidRPr="00AE792D">
        <w:rPr>
          <w:lang w:val="en-US"/>
        </w:rPr>
        <w:t>mail</w:t>
      </w:r>
      <w:r w:rsidRPr="00AA7880">
        <w:rPr>
          <w:lang w:val="en-US"/>
        </w:rPr>
        <w:t xml:space="preserve">: </w:t>
      </w:r>
      <w:r w:rsidRPr="00AE792D">
        <w:rPr>
          <w:lang w:val="en-US"/>
        </w:rPr>
        <w:t>rosnou</w:t>
      </w:r>
      <w:r w:rsidRPr="00AA7880">
        <w:rPr>
          <w:lang w:val="en-US"/>
        </w:rPr>
        <w:t>@</w:t>
      </w:r>
      <w:r w:rsidRPr="00AE792D">
        <w:rPr>
          <w:lang w:val="en-US"/>
        </w:rPr>
        <w:t>rosnou</w:t>
      </w:r>
      <w:r w:rsidRPr="00AA7880">
        <w:rPr>
          <w:lang w:val="en-US"/>
        </w:rPr>
        <w:t>.</w:t>
      </w:r>
      <w:r w:rsidRPr="00AE792D">
        <w:rPr>
          <w:lang w:val="en-US"/>
        </w:rPr>
        <w:t>ru</w:t>
      </w:r>
      <w:r w:rsidRPr="00AA7880">
        <w:rPr>
          <w:lang w:val="en-US"/>
        </w:rPr>
        <w:t xml:space="preserve"> </w:t>
      </w:r>
    </w:p>
    <w:p w:rsidR="00141784" w:rsidRPr="00AA7880" w:rsidRDefault="00141784" w:rsidP="00011F99">
      <w:pPr>
        <w:jc w:val="center"/>
        <w:rPr>
          <w:lang w:val="en-US"/>
        </w:rPr>
      </w:pPr>
    </w:p>
    <w:p w:rsidR="00141784" w:rsidRPr="00AA7880" w:rsidRDefault="00141784" w:rsidP="00011F99">
      <w:pPr>
        <w:jc w:val="center"/>
        <w:rPr>
          <w:lang w:val="en-US"/>
        </w:rPr>
      </w:pPr>
    </w:p>
    <w:p w:rsidR="00141784" w:rsidRPr="00AE792D" w:rsidRDefault="00141784" w:rsidP="00B71F54">
      <w:pPr>
        <w:pStyle w:val="BodyTextIndent"/>
        <w:ind w:left="4247" w:firstLine="1"/>
        <w:jc w:val="right"/>
      </w:pPr>
      <w:r w:rsidRPr="00AE792D">
        <w:t>Вниманию руководителей учреждений,</w:t>
      </w:r>
    </w:p>
    <w:p w:rsidR="00141784" w:rsidRPr="00AE792D" w:rsidRDefault="00141784" w:rsidP="00B71F54">
      <w:pPr>
        <w:pStyle w:val="BodyTextIndent"/>
        <w:ind w:left="3539" w:firstLine="708"/>
        <w:jc w:val="right"/>
      </w:pPr>
      <w:r w:rsidRPr="00AE792D">
        <w:t>научных сотрудников и преподавателей,</w:t>
      </w:r>
    </w:p>
    <w:p w:rsidR="00141784" w:rsidRPr="00AE792D" w:rsidRDefault="00141784" w:rsidP="00B71F54">
      <w:pPr>
        <w:pStyle w:val="BodyTextIndent"/>
        <w:ind w:left="3539" w:firstLine="708"/>
        <w:jc w:val="right"/>
      </w:pPr>
      <w:r w:rsidRPr="00AE792D">
        <w:t>аспирантов и студентов</w:t>
      </w:r>
    </w:p>
    <w:p w:rsidR="00141784" w:rsidRPr="00AE792D" w:rsidRDefault="00141784" w:rsidP="00B71F54">
      <w:pPr>
        <w:pStyle w:val="BodyTextIndent"/>
        <w:jc w:val="right"/>
      </w:pPr>
    </w:p>
    <w:p w:rsidR="00141784" w:rsidRPr="00AE792D" w:rsidRDefault="00141784" w:rsidP="00B71F54">
      <w:pPr>
        <w:pStyle w:val="BodyTextIndent"/>
        <w:jc w:val="right"/>
      </w:pPr>
    </w:p>
    <w:p w:rsidR="00141784" w:rsidRPr="00AE792D" w:rsidRDefault="00141784" w:rsidP="00D40349">
      <w:pPr>
        <w:pStyle w:val="BodyTextIndent"/>
        <w:jc w:val="center"/>
      </w:pPr>
      <w:r w:rsidRPr="00AE792D">
        <w:t>Глубокоуважаемые коллеги!</w:t>
      </w:r>
    </w:p>
    <w:p w:rsidR="00141784" w:rsidRPr="00AE792D" w:rsidRDefault="00141784" w:rsidP="00D40349">
      <w:pPr>
        <w:pStyle w:val="BodyTextIndent"/>
        <w:jc w:val="center"/>
        <w:rPr>
          <w:b/>
        </w:rPr>
      </w:pPr>
    </w:p>
    <w:p w:rsidR="00141784" w:rsidRPr="00AE792D" w:rsidRDefault="00141784" w:rsidP="00AE792D">
      <w:pPr>
        <w:jc w:val="both"/>
        <w:rPr>
          <w:b/>
        </w:rPr>
      </w:pPr>
      <w:r>
        <w:rPr>
          <w:b/>
        </w:rPr>
        <w:t xml:space="preserve">            </w:t>
      </w:r>
      <w:r w:rsidRPr="00AE792D">
        <w:rPr>
          <w:b/>
        </w:rPr>
        <w:t xml:space="preserve">13-14 сентября </w:t>
      </w:r>
      <w:smartTag w:uri="urn:schemas-microsoft-com:office:smarttags" w:element="metricconverter">
        <w:smartTagPr>
          <w:attr w:name="ProductID" w:val="2011 г"/>
        </w:smartTagPr>
        <w:r w:rsidRPr="00AE792D">
          <w:rPr>
            <w:b/>
          </w:rPr>
          <w:t>2011 г</w:t>
        </w:r>
      </w:smartTag>
      <w:r w:rsidRPr="00AE792D">
        <w:rPr>
          <w:b/>
        </w:rPr>
        <w:t>.</w:t>
      </w:r>
      <w:r w:rsidRPr="00AE792D">
        <w:t xml:space="preserve"> Российск</w:t>
      </w:r>
      <w:r>
        <w:t>ий</w:t>
      </w:r>
      <w:r w:rsidRPr="00AE792D">
        <w:t xml:space="preserve"> нов</w:t>
      </w:r>
      <w:r>
        <w:t>ый</w:t>
      </w:r>
      <w:r w:rsidRPr="00AE792D">
        <w:t xml:space="preserve"> университет (г. Москва) по поручению Министерства образования и науки Р</w:t>
      </w:r>
      <w:r>
        <w:t xml:space="preserve">оссийской </w:t>
      </w:r>
      <w:r w:rsidRPr="00AE792D">
        <w:t>Ф</w:t>
      </w:r>
      <w:r>
        <w:t>едерации</w:t>
      </w:r>
      <w:r w:rsidRPr="00AE792D">
        <w:t xml:space="preserve"> проводит </w:t>
      </w:r>
      <w:r>
        <w:t xml:space="preserve">Всероссийскую </w:t>
      </w:r>
      <w:r w:rsidRPr="00AE792D">
        <w:t xml:space="preserve"> научную школу </w:t>
      </w:r>
      <w:r w:rsidRPr="00AE792D">
        <w:rPr>
          <w:b/>
          <w:color w:val="000000"/>
        </w:rPr>
        <w:t>«Современные проблемы математики</w:t>
      </w:r>
      <w:r w:rsidRPr="00AE792D">
        <w:rPr>
          <w:b/>
        </w:rPr>
        <w:t>».</w:t>
      </w:r>
    </w:p>
    <w:p w:rsidR="00141784" w:rsidRPr="00AE792D" w:rsidRDefault="00141784" w:rsidP="00B71F54">
      <w:pPr>
        <w:pStyle w:val="BodyTextIndent"/>
      </w:pPr>
      <w:r w:rsidRPr="00AE792D">
        <w:t xml:space="preserve">Школа проводится с целью повышения эффективности освоения современными исследователями и преподавателями научных и методических отечественных и мировых достижений в области математики, их применения в исследованиях других дисциплин, инженерных решениях. Школа проводится в рамках федеральной целевой программы </w:t>
      </w:r>
      <w:r w:rsidRPr="00AE792D">
        <w:rPr>
          <w:bCs/>
        </w:rPr>
        <w:t>«Научные и научно-педагогические кадры инновационной России» на 2009-2013 годы</w:t>
      </w:r>
      <w:r>
        <w:rPr>
          <w:bCs/>
        </w:rPr>
        <w:t>.</w:t>
      </w:r>
    </w:p>
    <w:p w:rsidR="00141784" w:rsidRDefault="00141784" w:rsidP="00B71F54">
      <w:pPr>
        <w:pStyle w:val="BodyTextIndent"/>
      </w:pPr>
      <w:r w:rsidRPr="00AE792D">
        <w:t xml:space="preserve">В работе школы примут участие видные ученые – непосредственные ученики и коллеги одного из величайших математиков современности и одного из крупнейших ученых в истории русской науки Андрея Николаевича Колмогорова. В канун 110-летия </w:t>
      </w:r>
      <w:r>
        <w:t xml:space="preserve">ученого </w:t>
      </w:r>
      <w:r w:rsidRPr="00AE792D">
        <w:t xml:space="preserve">было </w:t>
      </w:r>
      <w:r>
        <w:t xml:space="preserve">принято </w:t>
      </w:r>
      <w:r w:rsidRPr="00AE792D">
        <w:t>решен</w:t>
      </w:r>
      <w:r>
        <w:t>ие</w:t>
      </w:r>
      <w:r w:rsidRPr="00AE792D">
        <w:t xml:space="preserve"> посвятить эту школу памяти</w:t>
      </w:r>
      <w:r>
        <w:t xml:space="preserve"> А.Н</w:t>
      </w:r>
      <w:r w:rsidRPr="00AE792D">
        <w:t>.</w:t>
      </w:r>
      <w:r>
        <w:t xml:space="preserve"> Колмогорова.</w:t>
      </w:r>
      <w:r w:rsidRPr="00AE792D">
        <w:t xml:space="preserve"> С молодыми исследователями встретятся математики – выпускники прославленного Ф</w:t>
      </w:r>
      <w:r>
        <w:t>изтеха</w:t>
      </w:r>
      <w:r w:rsidRPr="00AE792D">
        <w:t xml:space="preserve"> и высококлассные специалисты </w:t>
      </w:r>
      <w:r w:rsidRPr="00E661E7">
        <w:t>средней школы.</w:t>
      </w:r>
      <w:r w:rsidRPr="00AE792D">
        <w:t xml:space="preserve"> </w:t>
      </w:r>
    </w:p>
    <w:p w:rsidR="00141784" w:rsidRPr="00AE792D" w:rsidRDefault="00141784" w:rsidP="00762AA9">
      <w:pPr>
        <w:pStyle w:val="BodyTextIndent"/>
      </w:pPr>
      <w:r>
        <w:t xml:space="preserve">Открытие школы – 13 сентября </w:t>
      </w:r>
      <w:smartTag w:uri="urn:schemas-microsoft-com:office:smarttags" w:element="metricconverter">
        <w:smartTagPr>
          <w:attr w:name="ProductID" w:val="2011 г"/>
        </w:smartTagPr>
        <w:r>
          <w:t>2011 г</w:t>
        </w:r>
      </w:smartTag>
      <w:r>
        <w:t xml:space="preserve">. в 10.00 в здании Российского нового университета по адресу: Москва, ул. Радио, д. 22. </w:t>
      </w:r>
      <w:r w:rsidRPr="00AE792D">
        <w:t xml:space="preserve">Программа работы </w:t>
      </w:r>
      <w:r>
        <w:t>школы прилагается.</w:t>
      </w:r>
      <w:r w:rsidRPr="00AE792D">
        <w:t xml:space="preserve"> </w:t>
      </w:r>
    </w:p>
    <w:p w:rsidR="00141784" w:rsidRPr="00AE792D" w:rsidRDefault="00141784" w:rsidP="00261E54">
      <w:pPr>
        <w:pStyle w:val="BodyTextIndent"/>
      </w:pPr>
      <w:r w:rsidRPr="00AE792D">
        <w:t>Участие в работе школы бесплатное (включая горячее питание). Иногородним участникам по предварительной заявке предоставляется недорогая гостиница или общежитие.</w:t>
      </w:r>
    </w:p>
    <w:p w:rsidR="00141784" w:rsidRDefault="00141784" w:rsidP="00261E54">
      <w:pPr>
        <w:pStyle w:val="BodyTextIndent"/>
      </w:pPr>
      <w:r w:rsidRPr="00AE792D">
        <w:t>Заявки на участие в произвольной форме с указанием Ф.И.О. участника полностью, даты рождения, места работы и должности, ученой степени, контактного телефона и электронного адреса принимаются по электронной почте (</w:t>
      </w:r>
      <w:hyperlink r:id="rId5" w:history="1">
        <w:r w:rsidRPr="00AE792D">
          <w:rPr>
            <w:rStyle w:val="Hyperlink"/>
            <w:color w:val="auto"/>
          </w:rPr>
          <w:t>espero@rosnou.ru</w:t>
        </w:r>
      </w:hyperlink>
      <w:r w:rsidRPr="00AE792D">
        <w:t xml:space="preserve">, </w:t>
      </w:r>
      <w:r w:rsidRPr="00AE792D">
        <w:rPr>
          <w:lang w:val="en-US"/>
        </w:rPr>
        <w:t>pigrova</w:t>
      </w:r>
      <w:r w:rsidRPr="00AE792D">
        <w:t>@</w:t>
      </w:r>
      <w:r w:rsidRPr="00AE792D">
        <w:rPr>
          <w:lang w:val="en-US"/>
        </w:rPr>
        <w:t>rosnou</w:t>
      </w:r>
      <w:r w:rsidRPr="00AE792D">
        <w:t>.</w:t>
      </w:r>
      <w:r w:rsidRPr="00AE792D">
        <w:rPr>
          <w:lang w:val="en-US"/>
        </w:rPr>
        <w:t>ru</w:t>
      </w:r>
      <w:r>
        <w:t>)                      до 5</w:t>
      </w:r>
      <w:r w:rsidRPr="00AE792D">
        <w:t xml:space="preserve"> </w:t>
      </w:r>
      <w:r>
        <w:t>сентября</w:t>
      </w:r>
      <w:r w:rsidRPr="00AE792D">
        <w:t xml:space="preserve"> </w:t>
      </w:r>
      <w:smartTag w:uri="urn:schemas-microsoft-com:office:smarttags" w:element="metricconverter">
        <w:smartTagPr>
          <w:attr w:name="ProductID" w:val="1,5 км"/>
        </w:smartTagPr>
        <w:r w:rsidRPr="00AE792D">
          <w:t>2011 г</w:t>
        </w:r>
      </w:smartTag>
      <w:r w:rsidRPr="00AE792D">
        <w:t xml:space="preserve">.   </w:t>
      </w:r>
    </w:p>
    <w:p w:rsidR="00141784" w:rsidRPr="00AE792D" w:rsidRDefault="00141784" w:rsidP="00842750">
      <w:pPr>
        <w:pStyle w:val="BodyTextIndent"/>
      </w:pPr>
      <w:r w:rsidRPr="00AE792D">
        <w:t xml:space="preserve">Для желающих участвовать в работе школы </w:t>
      </w:r>
      <w:r>
        <w:t xml:space="preserve">с </w:t>
      </w:r>
      <w:r w:rsidRPr="00AE792D">
        <w:t>выступлени</w:t>
      </w:r>
      <w:r>
        <w:t>ем</w:t>
      </w:r>
      <w:r w:rsidRPr="00AE792D">
        <w:t xml:space="preserve"> </w:t>
      </w:r>
      <w:r>
        <w:t xml:space="preserve">на семинарских занятиях и </w:t>
      </w:r>
      <w:r w:rsidRPr="00AE792D">
        <w:t xml:space="preserve">в </w:t>
      </w:r>
      <w:r w:rsidRPr="00842750">
        <w:t>рамках круглого стола</w:t>
      </w:r>
      <w:r>
        <w:t xml:space="preserve"> просьба указать тему доклада</w:t>
      </w:r>
      <w:r w:rsidRPr="00AE792D">
        <w:t xml:space="preserve">. </w:t>
      </w:r>
    </w:p>
    <w:p w:rsidR="00141784" w:rsidRPr="00AE792D" w:rsidRDefault="00141784" w:rsidP="00261E54">
      <w:pPr>
        <w:pStyle w:val="BodyTextIndent"/>
      </w:pPr>
      <w:r w:rsidRPr="00AE792D">
        <w:t xml:space="preserve">Материалы школы будут размещены на  сайте РосНОУ </w:t>
      </w:r>
      <w:hyperlink r:id="rId6" w:history="1">
        <w:r w:rsidRPr="00AE792D">
          <w:rPr>
            <w:rStyle w:val="Hyperlink"/>
            <w:color w:val="auto"/>
          </w:rPr>
          <w:t>http://www.rosnou.ru/</w:t>
        </w:r>
      </w:hyperlink>
      <w:r w:rsidRPr="00AE792D">
        <w:t xml:space="preserve">; лучшие доклады участников (в форме статей) - опубликованы в журнале «Вестник Российского нового университета». </w:t>
      </w:r>
    </w:p>
    <w:p w:rsidR="00141784" w:rsidRDefault="00141784" w:rsidP="00261E54">
      <w:pPr>
        <w:pStyle w:val="BodyTextIndent"/>
      </w:pPr>
      <w:r w:rsidRPr="00AE792D">
        <w:t xml:space="preserve">Тексты докладов просим направлять на электронный адрес </w:t>
      </w:r>
      <w:hyperlink r:id="rId7" w:history="1">
        <w:r w:rsidRPr="00AE792D">
          <w:rPr>
            <w:rStyle w:val="Hyperlink"/>
            <w:color w:val="auto"/>
          </w:rPr>
          <w:t>espero@rosnou.ru</w:t>
        </w:r>
      </w:hyperlink>
      <w:r w:rsidRPr="00AE792D">
        <w:t xml:space="preserve"> или </w:t>
      </w:r>
      <w:hyperlink r:id="rId8" w:history="1">
        <w:r w:rsidRPr="00AE792D">
          <w:rPr>
            <w:rStyle w:val="Hyperlink"/>
            <w:color w:val="auto"/>
            <w:lang w:val="en-US"/>
          </w:rPr>
          <w:t>pigrova</w:t>
        </w:r>
        <w:r w:rsidRPr="00AE792D">
          <w:rPr>
            <w:rStyle w:val="Hyperlink"/>
            <w:color w:val="auto"/>
          </w:rPr>
          <w:t>@</w:t>
        </w:r>
        <w:r w:rsidRPr="00AE792D">
          <w:rPr>
            <w:rStyle w:val="Hyperlink"/>
            <w:color w:val="auto"/>
            <w:lang w:val="en-US"/>
          </w:rPr>
          <w:t>rosnou</w:t>
        </w:r>
        <w:r w:rsidRPr="00AE792D">
          <w:rPr>
            <w:rStyle w:val="Hyperlink"/>
            <w:color w:val="auto"/>
          </w:rPr>
          <w:t>.</w:t>
        </w:r>
        <w:r w:rsidRPr="00AE792D">
          <w:rPr>
            <w:rStyle w:val="Hyperlink"/>
            <w:color w:val="auto"/>
            <w:lang w:val="en-US"/>
          </w:rPr>
          <w:t>ru</w:t>
        </w:r>
      </w:hyperlink>
      <w:r w:rsidRPr="00AE792D">
        <w:t xml:space="preserve"> до </w:t>
      </w:r>
      <w:r>
        <w:t>5</w:t>
      </w:r>
      <w:r w:rsidRPr="00AE792D">
        <w:t xml:space="preserve"> </w:t>
      </w:r>
      <w:r>
        <w:t>сентября</w:t>
      </w:r>
      <w:r w:rsidRPr="00AE792D">
        <w:t xml:space="preserve"> 2011 года. Формат страницы А4. Объем – не более  5 страниц. Рабочее поле: верхнее и нижнее – </w:t>
      </w:r>
      <w:smartTag w:uri="urn:schemas-microsoft-com:office:smarttags" w:element="metricconverter">
        <w:smartTagPr>
          <w:attr w:name="ProductID" w:val="1,5 км"/>
        </w:smartTagPr>
        <w:r w:rsidRPr="00AE792D">
          <w:t>2,0 см</w:t>
        </w:r>
      </w:smartTag>
      <w:r w:rsidRPr="00AE792D">
        <w:t xml:space="preserve">, левое – </w:t>
      </w:r>
      <w:smartTag w:uri="urn:schemas-microsoft-com:office:smarttags" w:element="metricconverter">
        <w:smartTagPr>
          <w:attr w:name="ProductID" w:val="1,5 км"/>
        </w:smartTagPr>
        <w:r w:rsidRPr="00AE792D">
          <w:t>2,5 см</w:t>
        </w:r>
      </w:smartTag>
      <w:r w:rsidRPr="00AE792D">
        <w:t xml:space="preserve">, правое – </w:t>
      </w:r>
      <w:smartTag w:uri="urn:schemas-microsoft-com:office:smarttags" w:element="metricconverter">
        <w:smartTagPr>
          <w:attr w:name="ProductID" w:val="1,5 км"/>
        </w:smartTagPr>
        <w:r w:rsidRPr="00AE792D">
          <w:t>2 см</w:t>
        </w:r>
      </w:smartTag>
      <w:r w:rsidRPr="00AE792D">
        <w:t xml:space="preserve">. Шрифт – </w:t>
      </w:r>
      <w:r w:rsidRPr="00AE792D">
        <w:rPr>
          <w:lang w:val="en-US"/>
        </w:rPr>
        <w:t>Times</w:t>
      </w:r>
      <w:r w:rsidRPr="00AE792D">
        <w:t xml:space="preserve"> </w:t>
      </w:r>
      <w:r w:rsidRPr="00AE792D">
        <w:rPr>
          <w:lang w:val="en-US"/>
        </w:rPr>
        <w:t>New</w:t>
      </w:r>
      <w:r w:rsidRPr="00AE792D">
        <w:t xml:space="preserve"> </w:t>
      </w:r>
      <w:r w:rsidRPr="00AE792D">
        <w:rPr>
          <w:lang w:val="en-US"/>
        </w:rPr>
        <w:t>Roman</w:t>
      </w:r>
      <w:r w:rsidRPr="00AE792D">
        <w:t xml:space="preserve">, размер шрифта – 12. Междустрочный интервал – полуторный. Отступ 1 строки абзаца – 1,25. Сноски – постраничные. Таблицы и рисунки встраиваются в текст доклада. При этом таблицы должны иметь заголовок, размещаемый над табличным полем, а рисунки – подрисуночные подписи. </w:t>
      </w:r>
    </w:p>
    <w:p w:rsidR="00141784" w:rsidRPr="00AE792D" w:rsidRDefault="00141784" w:rsidP="00261E54">
      <w:pPr>
        <w:pStyle w:val="BodyTextIndent"/>
      </w:pPr>
      <w:r w:rsidRPr="00AE792D">
        <w:t>Ответ на заявку участника будет выслан на электронный адрес заявителя.</w:t>
      </w:r>
    </w:p>
    <w:p w:rsidR="00141784" w:rsidRPr="00AE792D" w:rsidRDefault="00141784" w:rsidP="00261E54">
      <w:pPr>
        <w:pStyle w:val="BodyTextIndent"/>
      </w:pPr>
    </w:p>
    <w:p w:rsidR="00141784" w:rsidRPr="00AE792D" w:rsidRDefault="00141784" w:rsidP="00261E54">
      <w:pPr>
        <w:pStyle w:val="BodyTextIndent"/>
      </w:pPr>
      <w:r w:rsidRPr="00AE792D">
        <w:t>Справки по телефону (495) 925-0374;</w:t>
      </w:r>
    </w:p>
    <w:p w:rsidR="00141784" w:rsidRDefault="00141784" w:rsidP="00261E54">
      <w:pPr>
        <w:pStyle w:val="BodyTextIndent"/>
      </w:pPr>
      <w:r w:rsidRPr="00AE792D">
        <w:rPr>
          <w:lang w:val="en-US"/>
        </w:rPr>
        <w:t>e</w:t>
      </w:r>
      <w:r w:rsidRPr="00AE792D">
        <w:t>-</w:t>
      </w:r>
      <w:r w:rsidRPr="00AE792D">
        <w:rPr>
          <w:lang w:val="en-US"/>
        </w:rPr>
        <w:t>mail</w:t>
      </w:r>
      <w:r w:rsidRPr="00AE792D">
        <w:t xml:space="preserve">: </w:t>
      </w:r>
      <w:hyperlink r:id="rId9" w:history="1">
        <w:r w:rsidRPr="00AE792D">
          <w:rPr>
            <w:rStyle w:val="Hyperlink"/>
            <w:color w:val="auto"/>
          </w:rPr>
          <w:t>espero@rosnou.ru</w:t>
        </w:r>
      </w:hyperlink>
      <w:r w:rsidRPr="00AE792D">
        <w:t xml:space="preserve"> (Багреева Ольга Николаевна), </w:t>
      </w:r>
    </w:p>
    <w:p w:rsidR="00141784" w:rsidRPr="00AE792D" w:rsidRDefault="00141784" w:rsidP="00261E54">
      <w:pPr>
        <w:pStyle w:val="BodyTextIndent"/>
      </w:pPr>
      <w:r>
        <w:t xml:space="preserve">            </w:t>
      </w:r>
      <w:hyperlink r:id="rId10" w:history="1">
        <w:r w:rsidRPr="00AE792D">
          <w:rPr>
            <w:rStyle w:val="Hyperlink"/>
            <w:color w:val="000000"/>
            <w:lang w:val="en-US"/>
          </w:rPr>
          <w:t>pigrova</w:t>
        </w:r>
        <w:r w:rsidRPr="00AE792D">
          <w:rPr>
            <w:rStyle w:val="Hyperlink"/>
            <w:color w:val="000000"/>
          </w:rPr>
          <w:t>@</w:t>
        </w:r>
        <w:r w:rsidRPr="00AE792D">
          <w:rPr>
            <w:rStyle w:val="Hyperlink"/>
            <w:color w:val="000000"/>
            <w:lang w:val="en-US"/>
          </w:rPr>
          <w:t>rosnou</w:t>
        </w:r>
        <w:r w:rsidRPr="00AE792D">
          <w:rPr>
            <w:rStyle w:val="Hyperlink"/>
            <w:color w:val="000000"/>
          </w:rPr>
          <w:t>.</w:t>
        </w:r>
        <w:r w:rsidRPr="00AE792D">
          <w:rPr>
            <w:rStyle w:val="Hyperlink"/>
            <w:color w:val="000000"/>
            <w:lang w:val="en-US"/>
          </w:rPr>
          <w:t>ru</w:t>
        </w:r>
      </w:hyperlink>
      <w:r w:rsidRPr="00AE792D">
        <w:t xml:space="preserve"> (Пигрова Вероника Викторовна).       </w:t>
      </w:r>
    </w:p>
    <w:p w:rsidR="00141784" w:rsidRPr="00AE792D" w:rsidRDefault="00141784" w:rsidP="00261E54">
      <w:pPr>
        <w:pStyle w:val="BodyTextIndent"/>
      </w:pPr>
      <w:r>
        <w:t xml:space="preserve">                                                                                                                   </w:t>
      </w:r>
      <w:r w:rsidRPr="00AE792D">
        <w:t>Оргкомитет школы</w:t>
      </w:r>
      <w:r>
        <w:t xml:space="preserve">. </w:t>
      </w:r>
    </w:p>
    <w:p w:rsidR="00141784" w:rsidRPr="00AE792D" w:rsidRDefault="00141784" w:rsidP="00011F99">
      <w:pPr>
        <w:spacing w:after="240"/>
        <w:rPr>
          <w:b/>
          <w:bCs/>
          <w:color w:val="333333"/>
        </w:rPr>
      </w:pPr>
      <w:r w:rsidRPr="00AE792D">
        <w:rPr>
          <w:b/>
          <w:bCs/>
          <w:color w:val="333333"/>
        </w:rPr>
        <w:t>Схема проезда до РосНОУ</w:t>
      </w:r>
    </w:p>
    <w:p w:rsidR="00141784" w:rsidRPr="00AE792D" w:rsidRDefault="00141784" w:rsidP="00011F99">
      <w:pPr>
        <w:spacing w:after="240"/>
        <w:rPr>
          <w:color w:val="333333"/>
        </w:rPr>
      </w:pPr>
      <w:r w:rsidRPr="00AE792D">
        <w:rPr>
          <w:b/>
          <w:bCs/>
          <w:color w:val="333333"/>
        </w:rPr>
        <w:t xml:space="preserve">Адрес: </w:t>
      </w:r>
      <w:r w:rsidRPr="00AE792D">
        <w:rPr>
          <w:color w:val="333333"/>
        </w:rPr>
        <w:t>10500</w:t>
      </w:r>
      <w:r>
        <w:rPr>
          <w:color w:val="333333"/>
        </w:rPr>
        <w:t>5</w:t>
      </w:r>
      <w:r w:rsidRPr="00AE792D">
        <w:rPr>
          <w:color w:val="333333"/>
        </w:rPr>
        <w:t xml:space="preserve"> Москва, ул. Радио, д. 22</w:t>
      </w:r>
    </w:p>
    <w:tbl>
      <w:tblPr>
        <w:tblW w:w="7501" w:type="dxa"/>
        <w:tblCellSpacing w:w="0" w:type="dxa"/>
        <w:tblCellMar>
          <w:left w:w="0" w:type="dxa"/>
          <w:right w:w="0" w:type="dxa"/>
        </w:tblCellMar>
        <w:tblLook w:val="0000"/>
      </w:tblPr>
      <w:tblGrid>
        <w:gridCol w:w="2461"/>
        <w:gridCol w:w="2565"/>
        <w:gridCol w:w="2475"/>
      </w:tblGrid>
      <w:tr w:rsidR="00141784" w:rsidRPr="00AE792D" w:rsidTr="00412DB1">
        <w:trPr>
          <w:tblCellSpacing w:w="0" w:type="dxa"/>
        </w:trPr>
        <w:tc>
          <w:tcPr>
            <w:tcW w:w="0" w:type="auto"/>
            <w:vAlign w:val="center"/>
          </w:tcPr>
          <w:p w:rsidR="00141784" w:rsidRPr="00AE792D" w:rsidRDefault="00141784" w:rsidP="00412DB1">
            <w:pPr>
              <w:jc w:val="center"/>
              <w:rPr>
                <w:color w:val="333333"/>
              </w:rPr>
            </w:pPr>
            <w:hyperlink r:id="rId11" w:history="1">
              <w:r w:rsidRPr="007E793A">
                <w:rPr>
                  <w:color w:val="173E85"/>
                </w:rPr>
                <w:pict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1025" type="#_x0000_t75" alt="" style="width:123pt;height:77.25pt" o:button="t">
                    <v:imagedata r:id="rId12" r:href="rId13"/>
                  </v:shape>
                </w:pict>
              </w:r>
            </w:hyperlink>
          </w:p>
        </w:tc>
        <w:tc>
          <w:tcPr>
            <w:tcW w:w="0" w:type="auto"/>
            <w:vAlign w:val="center"/>
          </w:tcPr>
          <w:p w:rsidR="00141784" w:rsidRPr="00AE792D" w:rsidRDefault="00141784" w:rsidP="00412DB1">
            <w:pPr>
              <w:jc w:val="center"/>
              <w:rPr>
                <w:color w:val="333333"/>
              </w:rPr>
            </w:pPr>
            <w:hyperlink r:id="rId14" w:history="1">
              <w:r w:rsidRPr="007E793A">
                <w:rPr>
                  <w:color w:val="173E85"/>
                </w:rPr>
                <w:pict>
                  <v:shape id="_x0000_i1026" type="#_x0000_t75" alt="" style="width:128.25pt;height:77.25pt" o:button="t">
                    <v:imagedata r:id="rId15" r:href="rId16"/>
                  </v:shape>
                </w:pict>
              </w:r>
            </w:hyperlink>
          </w:p>
        </w:tc>
        <w:tc>
          <w:tcPr>
            <w:tcW w:w="0" w:type="auto"/>
            <w:vAlign w:val="center"/>
          </w:tcPr>
          <w:p w:rsidR="00141784" w:rsidRPr="00AE792D" w:rsidRDefault="00141784" w:rsidP="00412DB1">
            <w:pPr>
              <w:jc w:val="center"/>
              <w:rPr>
                <w:color w:val="333333"/>
              </w:rPr>
            </w:pPr>
            <w:r w:rsidRPr="007E793A">
              <w:rPr>
                <w:color w:val="333333"/>
              </w:rPr>
              <w:pict>
                <v:shape id="_x0000_i1027" type="#_x0000_t75" alt="" style="width:123.75pt;height:77.25pt">
                  <v:imagedata r:id="rId17" r:href="rId18"/>
                </v:shape>
              </w:pict>
            </w:r>
          </w:p>
        </w:tc>
      </w:tr>
      <w:tr w:rsidR="00141784" w:rsidRPr="00AE792D" w:rsidTr="00412DB1">
        <w:trPr>
          <w:tblCellSpacing w:w="0" w:type="dxa"/>
        </w:trPr>
        <w:tc>
          <w:tcPr>
            <w:tcW w:w="0" w:type="auto"/>
            <w:vAlign w:val="center"/>
          </w:tcPr>
          <w:p w:rsidR="00141784" w:rsidRPr="00AE792D" w:rsidRDefault="00141784" w:rsidP="00412DB1">
            <w:pPr>
              <w:jc w:val="center"/>
              <w:rPr>
                <w:color w:val="333333"/>
              </w:rPr>
            </w:pPr>
            <w:hyperlink r:id="rId19" w:history="1">
              <w:r w:rsidRPr="007E793A">
                <w:rPr>
                  <w:color w:val="173E85"/>
                </w:rPr>
                <w:pict>
                  <v:shape id="_x0000_i1028" type="#_x0000_t75" alt="" style="width:123pt;height:84pt" o:button="t">
                    <v:imagedata r:id="rId20" r:href="rId21"/>
                  </v:shape>
                </w:pict>
              </w:r>
            </w:hyperlink>
          </w:p>
        </w:tc>
        <w:tc>
          <w:tcPr>
            <w:tcW w:w="0" w:type="auto"/>
            <w:vAlign w:val="center"/>
          </w:tcPr>
          <w:p w:rsidR="00141784" w:rsidRPr="00AE792D" w:rsidRDefault="00141784" w:rsidP="00412DB1">
            <w:pPr>
              <w:jc w:val="center"/>
              <w:rPr>
                <w:color w:val="333333"/>
              </w:rPr>
            </w:pPr>
            <w:hyperlink r:id="rId22" w:history="1">
              <w:r w:rsidRPr="007E793A">
                <w:rPr>
                  <w:color w:val="173E85"/>
                </w:rPr>
                <w:pict>
                  <v:shape id="_x0000_i1029" type="#_x0000_t75" alt="" style="width:128.25pt;height:84pt" o:button="t">
                    <v:imagedata r:id="rId23" r:href="rId24"/>
                  </v:shape>
                </w:pict>
              </w:r>
            </w:hyperlink>
          </w:p>
        </w:tc>
        <w:tc>
          <w:tcPr>
            <w:tcW w:w="0" w:type="auto"/>
            <w:vAlign w:val="center"/>
          </w:tcPr>
          <w:p w:rsidR="00141784" w:rsidRPr="00AE792D" w:rsidRDefault="00141784" w:rsidP="00412DB1">
            <w:pPr>
              <w:jc w:val="center"/>
              <w:rPr>
                <w:color w:val="333333"/>
              </w:rPr>
            </w:pPr>
            <w:r w:rsidRPr="007E793A">
              <w:rPr>
                <w:color w:val="333333"/>
              </w:rPr>
              <w:pict>
                <v:shape id="_x0000_i1030" type="#_x0000_t75" alt="" style="width:123.75pt;height:84pt">
                  <v:imagedata r:id="rId25" r:href="rId26"/>
                </v:shape>
              </w:pict>
            </w:r>
          </w:p>
        </w:tc>
      </w:tr>
      <w:tr w:rsidR="00141784" w:rsidRPr="00AE792D" w:rsidTr="00412DB1">
        <w:trPr>
          <w:tblCellSpacing w:w="0" w:type="dxa"/>
        </w:trPr>
        <w:tc>
          <w:tcPr>
            <w:tcW w:w="0" w:type="auto"/>
            <w:vAlign w:val="center"/>
          </w:tcPr>
          <w:p w:rsidR="00141784" w:rsidRPr="00AE792D" w:rsidRDefault="00141784" w:rsidP="00412DB1">
            <w:pPr>
              <w:jc w:val="center"/>
              <w:rPr>
                <w:color w:val="333333"/>
              </w:rPr>
            </w:pPr>
            <w:hyperlink r:id="rId27" w:history="1">
              <w:r w:rsidRPr="007E793A">
                <w:rPr>
                  <w:color w:val="173E85"/>
                </w:rPr>
                <w:pict>
                  <v:shape id="_x0000_i1031" type="#_x0000_t75" alt="" style="width:123pt;height:138.75pt" o:button="t">
                    <v:imagedata r:id="rId28" r:href="rId29"/>
                  </v:shape>
                </w:pict>
              </w:r>
            </w:hyperlink>
          </w:p>
        </w:tc>
        <w:tc>
          <w:tcPr>
            <w:tcW w:w="0" w:type="auto"/>
            <w:vAlign w:val="center"/>
          </w:tcPr>
          <w:p w:rsidR="00141784" w:rsidRPr="00AE792D" w:rsidRDefault="00141784" w:rsidP="00412DB1">
            <w:pPr>
              <w:jc w:val="center"/>
              <w:rPr>
                <w:color w:val="333333"/>
              </w:rPr>
            </w:pPr>
            <w:hyperlink r:id="rId30" w:history="1">
              <w:r w:rsidRPr="007E793A">
                <w:rPr>
                  <w:color w:val="173E85"/>
                </w:rPr>
                <w:pict>
                  <v:shape id="_x0000_i1032" type="#_x0000_t75" alt="" style="width:128.25pt;height:138.75pt" o:button="t">
                    <v:imagedata r:id="rId31" r:href="rId32"/>
                  </v:shape>
                </w:pict>
              </w:r>
            </w:hyperlink>
          </w:p>
        </w:tc>
        <w:tc>
          <w:tcPr>
            <w:tcW w:w="0" w:type="auto"/>
            <w:vAlign w:val="center"/>
          </w:tcPr>
          <w:p w:rsidR="00141784" w:rsidRPr="00AE792D" w:rsidRDefault="00141784" w:rsidP="00412DB1">
            <w:pPr>
              <w:jc w:val="center"/>
              <w:rPr>
                <w:color w:val="333333"/>
              </w:rPr>
            </w:pPr>
            <w:hyperlink r:id="rId33" w:history="1">
              <w:r w:rsidRPr="007E793A">
                <w:rPr>
                  <w:color w:val="173E85"/>
                </w:rPr>
                <w:pict>
                  <v:shape id="_x0000_i1033" type="#_x0000_t75" alt="" style="width:121.5pt;height:133.5pt" o:button="t">
                    <v:imagedata r:id="rId34" r:href="rId35"/>
                  </v:shape>
                </w:pict>
              </w:r>
            </w:hyperlink>
          </w:p>
        </w:tc>
      </w:tr>
    </w:tbl>
    <w:p w:rsidR="00141784" w:rsidRPr="00AE792D" w:rsidRDefault="00141784" w:rsidP="00011F99">
      <w:pPr>
        <w:spacing w:after="105"/>
        <w:rPr>
          <w:color w:val="333333"/>
        </w:rPr>
      </w:pPr>
    </w:p>
    <w:p w:rsidR="00141784" w:rsidRPr="00AE792D" w:rsidRDefault="00141784" w:rsidP="00011F99">
      <w:pPr>
        <w:spacing w:after="105"/>
        <w:rPr>
          <w:color w:val="333333"/>
        </w:rPr>
      </w:pPr>
      <w:r w:rsidRPr="00AE792D">
        <w:rPr>
          <w:color w:val="333333"/>
        </w:rPr>
        <w:t>От станции метро</w:t>
      </w:r>
      <w:r w:rsidRPr="00AE792D">
        <w:rPr>
          <w:b/>
          <w:bCs/>
          <w:color w:val="333333"/>
        </w:rPr>
        <w:t xml:space="preserve"> </w:t>
      </w:r>
      <w:r w:rsidRPr="00AE792D">
        <w:rPr>
          <w:color w:val="333333"/>
        </w:rPr>
        <w:t>«Бауманская»:</w:t>
      </w:r>
    </w:p>
    <w:p w:rsidR="00141784" w:rsidRPr="00AE792D" w:rsidRDefault="00141784" w:rsidP="00011F99">
      <w:pPr>
        <w:numPr>
          <w:ilvl w:val="0"/>
          <w:numId w:val="1"/>
        </w:numPr>
        <w:spacing w:before="100" w:beforeAutospacing="1" w:after="100" w:afterAutospacing="1"/>
        <w:rPr>
          <w:color w:val="333333"/>
        </w:rPr>
      </w:pPr>
      <w:r w:rsidRPr="00AE792D">
        <w:rPr>
          <w:color w:val="333333"/>
        </w:rPr>
        <w:t xml:space="preserve">трамваи 37, 45 или 50 (остановка напротив входа в метро); </w:t>
      </w:r>
    </w:p>
    <w:p w:rsidR="00141784" w:rsidRPr="00AE792D" w:rsidRDefault="00141784" w:rsidP="00011F99">
      <w:pPr>
        <w:numPr>
          <w:ilvl w:val="0"/>
          <w:numId w:val="1"/>
        </w:numPr>
        <w:spacing w:before="100" w:beforeAutospacing="1" w:after="100" w:afterAutospacing="1"/>
        <w:rPr>
          <w:color w:val="333333"/>
        </w:rPr>
      </w:pPr>
      <w:r w:rsidRPr="00AE792D">
        <w:rPr>
          <w:color w:val="333333"/>
        </w:rPr>
        <w:t xml:space="preserve">доехать до остановки «Лефортовская набережная» (четвертая остановка от метро) </w:t>
      </w:r>
      <w:r w:rsidRPr="00AE792D">
        <w:rPr>
          <w:i/>
          <w:iCs/>
          <w:color w:val="333333"/>
        </w:rPr>
        <w:t xml:space="preserve">или пройти пешком </w:t>
      </w:r>
      <w:smartTag w:uri="urn:schemas-microsoft-com:office:smarttags" w:element="metricconverter">
        <w:smartTagPr>
          <w:attr w:name="ProductID" w:val="1,5 км"/>
        </w:smartTagPr>
        <w:r w:rsidRPr="00AE792D">
          <w:rPr>
            <w:i/>
            <w:iCs/>
            <w:color w:val="333333"/>
          </w:rPr>
          <w:t>1,1 км</w:t>
        </w:r>
      </w:smartTag>
      <w:r w:rsidRPr="00AE792D">
        <w:rPr>
          <w:i/>
          <w:iCs/>
          <w:color w:val="333333"/>
        </w:rPr>
        <w:t>.</w:t>
      </w:r>
      <w:r w:rsidRPr="00AE792D">
        <w:rPr>
          <w:color w:val="333333"/>
        </w:rPr>
        <w:t xml:space="preserve"> </w:t>
      </w:r>
    </w:p>
    <w:p w:rsidR="00141784" w:rsidRPr="00AE792D" w:rsidRDefault="00141784" w:rsidP="00011F99">
      <w:pPr>
        <w:numPr>
          <w:ilvl w:val="0"/>
          <w:numId w:val="1"/>
        </w:numPr>
        <w:spacing w:before="100" w:beforeAutospacing="1" w:after="100" w:afterAutospacing="1"/>
        <w:rPr>
          <w:color w:val="333333"/>
        </w:rPr>
      </w:pPr>
      <w:r w:rsidRPr="00AE792D">
        <w:rPr>
          <w:color w:val="333333"/>
        </w:rPr>
        <w:t xml:space="preserve">от остановки - </w:t>
      </w:r>
      <w:smartTag w:uri="urn:schemas-microsoft-com:office:smarttags" w:element="metricconverter">
        <w:smartTagPr>
          <w:attr w:name="ProductID" w:val="1,5 км"/>
        </w:smartTagPr>
        <w:r w:rsidRPr="00AE792D">
          <w:rPr>
            <w:color w:val="333333"/>
          </w:rPr>
          <w:t>10 метров</w:t>
        </w:r>
      </w:smartTag>
      <w:r w:rsidRPr="00AE792D">
        <w:rPr>
          <w:color w:val="333333"/>
        </w:rPr>
        <w:t xml:space="preserve"> прямо, свернуть направо - РосНОУ перед вами; </w:t>
      </w:r>
    </w:p>
    <w:p w:rsidR="00141784" w:rsidRPr="00AE792D" w:rsidRDefault="00141784" w:rsidP="00011F99">
      <w:pPr>
        <w:spacing w:after="105"/>
        <w:rPr>
          <w:color w:val="333333"/>
        </w:rPr>
      </w:pPr>
      <w:r w:rsidRPr="00AE792D">
        <w:rPr>
          <w:color w:val="333333"/>
        </w:rPr>
        <w:t>от станции метро «Авиамоторная» - трамваи 24, 37, 50, троллейбус 24, маршрутное такси 538;</w:t>
      </w:r>
    </w:p>
    <w:p w:rsidR="00141784" w:rsidRPr="00AE792D" w:rsidRDefault="00141784" w:rsidP="00011F99">
      <w:pPr>
        <w:spacing w:after="105"/>
        <w:rPr>
          <w:color w:val="333333"/>
        </w:rPr>
      </w:pPr>
      <w:r w:rsidRPr="00AE792D">
        <w:rPr>
          <w:color w:val="333333"/>
        </w:rPr>
        <w:t xml:space="preserve">от станций метро «Курская кольцевая»/«Чкаловская» и Курского вокзала - трамвай 24 </w:t>
      </w:r>
      <w:r w:rsidRPr="00AE792D">
        <w:rPr>
          <w:i/>
          <w:iCs/>
          <w:color w:val="333333"/>
        </w:rPr>
        <w:t xml:space="preserve">(или пешком </w:t>
      </w:r>
      <w:smartTag w:uri="urn:schemas-microsoft-com:office:smarttags" w:element="metricconverter">
        <w:smartTagPr>
          <w:attr w:name="ProductID" w:val="1,5 км"/>
        </w:smartTagPr>
        <w:r w:rsidRPr="00AE792D">
          <w:rPr>
            <w:i/>
            <w:iCs/>
            <w:color w:val="333333"/>
          </w:rPr>
          <w:t>1,5 км</w:t>
        </w:r>
      </w:smartTag>
      <w:r w:rsidRPr="00AE792D">
        <w:rPr>
          <w:i/>
          <w:iCs/>
          <w:color w:val="333333"/>
        </w:rPr>
        <w:t>).</w:t>
      </w:r>
    </w:p>
    <w:p w:rsidR="00141784" w:rsidRPr="00AE792D" w:rsidRDefault="00141784" w:rsidP="00011F99">
      <w:pPr>
        <w:spacing w:after="105"/>
        <w:rPr>
          <w:color w:val="333333"/>
        </w:rPr>
      </w:pPr>
      <w:r w:rsidRPr="00AE792D">
        <w:rPr>
          <w:b/>
          <w:bCs/>
          <w:color w:val="333333"/>
        </w:rPr>
        <w:t>По всем маршрутам - до остановки «Лефортовская набережная».</w:t>
      </w:r>
      <w:r w:rsidRPr="00AE792D">
        <w:rPr>
          <w:color w:val="333333"/>
        </w:rPr>
        <w:t>  </w:t>
      </w:r>
    </w:p>
    <w:p w:rsidR="00141784" w:rsidRPr="00AE792D" w:rsidRDefault="00141784" w:rsidP="00B71F54">
      <w:pPr>
        <w:ind w:left="3540" w:firstLine="708"/>
        <w:jc w:val="center"/>
        <w:rPr>
          <w:b/>
        </w:rPr>
      </w:pPr>
    </w:p>
    <w:p w:rsidR="00141784" w:rsidRPr="00011F99" w:rsidRDefault="00141784" w:rsidP="00B71F54">
      <w:pPr>
        <w:ind w:left="3540" w:firstLine="708"/>
        <w:jc w:val="center"/>
        <w:rPr>
          <w:b/>
        </w:rPr>
      </w:pPr>
    </w:p>
    <w:sectPr w:rsidR="00141784" w:rsidRPr="00011F99" w:rsidSect="00406F59">
      <w:pgSz w:w="11906" w:h="16838"/>
      <w:pgMar w:top="1077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87F8951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CD64346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13863C4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8D70ACC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BB7062A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C42C6B8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859AD2E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D54418B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6EC035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4B64BBE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55B54B49"/>
    <w:multiLevelType w:val="multilevel"/>
    <w:tmpl w:val="E7C885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71F54"/>
    <w:rsid w:val="000062F9"/>
    <w:rsid w:val="00011F99"/>
    <w:rsid w:val="0001285E"/>
    <w:rsid w:val="00013A6B"/>
    <w:rsid w:val="00015240"/>
    <w:rsid w:val="00022C04"/>
    <w:rsid w:val="000403E4"/>
    <w:rsid w:val="00070216"/>
    <w:rsid w:val="000A0B2F"/>
    <w:rsid w:val="000B3AD9"/>
    <w:rsid w:val="000C3375"/>
    <w:rsid w:val="000D4DD1"/>
    <w:rsid w:val="000E0CF6"/>
    <w:rsid w:val="000F4E5A"/>
    <w:rsid w:val="00110158"/>
    <w:rsid w:val="00113428"/>
    <w:rsid w:val="00141784"/>
    <w:rsid w:val="00185ABC"/>
    <w:rsid w:val="00185C76"/>
    <w:rsid w:val="001B604E"/>
    <w:rsid w:val="001B6F68"/>
    <w:rsid w:val="001C64DC"/>
    <w:rsid w:val="001F1B83"/>
    <w:rsid w:val="00256659"/>
    <w:rsid w:val="00261E54"/>
    <w:rsid w:val="00280C0D"/>
    <w:rsid w:val="002D6455"/>
    <w:rsid w:val="003065BB"/>
    <w:rsid w:val="00310478"/>
    <w:rsid w:val="00312959"/>
    <w:rsid w:val="00332BC4"/>
    <w:rsid w:val="0033743D"/>
    <w:rsid w:val="00345DD4"/>
    <w:rsid w:val="003523E0"/>
    <w:rsid w:val="00370CF9"/>
    <w:rsid w:val="003A3086"/>
    <w:rsid w:val="003D179B"/>
    <w:rsid w:val="003D68DA"/>
    <w:rsid w:val="00402D6C"/>
    <w:rsid w:val="00406F59"/>
    <w:rsid w:val="00412DB1"/>
    <w:rsid w:val="0042667E"/>
    <w:rsid w:val="00445F7F"/>
    <w:rsid w:val="00473FA5"/>
    <w:rsid w:val="004F45EA"/>
    <w:rsid w:val="005030BB"/>
    <w:rsid w:val="005250DD"/>
    <w:rsid w:val="00530C9C"/>
    <w:rsid w:val="00574541"/>
    <w:rsid w:val="00587491"/>
    <w:rsid w:val="005C2129"/>
    <w:rsid w:val="005C4522"/>
    <w:rsid w:val="005D431E"/>
    <w:rsid w:val="005E2A6F"/>
    <w:rsid w:val="005F16C7"/>
    <w:rsid w:val="00603CCD"/>
    <w:rsid w:val="006272E3"/>
    <w:rsid w:val="00627DF8"/>
    <w:rsid w:val="006362FF"/>
    <w:rsid w:val="0066145E"/>
    <w:rsid w:val="006753B8"/>
    <w:rsid w:val="00680BB0"/>
    <w:rsid w:val="006A3261"/>
    <w:rsid w:val="006B453F"/>
    <w:rsid w:val="006E1605"/>
    <w:rsid w:val="006E3F90"/>
    <w:rsid w:val="006E7865"/>
    <w:rsid w:val="006F7446"/>
    <w:rsid w:val="00706D05"/>
    <w:rsid w:val="007258C8"/>
    <w:rsid w:val="00725CDF"/>
    <w:rsid w:val="007301EB"/>
    <w:rsid w:val="00736484"/>
    <w:rsid w:val="00745185"/>
    <w:rsid w:val="00762AA9"/>
    <w:rsid w:val="007B7CBE"/>
    <w:rsid w:val="007C780B"/>
    <w:rsid w:val="007C7CB1"/>
    <w:rsid w:val="007E793A"/>
    <w:rsid w:val="008060A6"/>
    <w:rsid w:val="00842750"/>
    <w:rsid w:val="00886B97"/>
    <w:rsid w:val="008A2CE7"/>
    <w:rsid w:val="0090724D"/>
    <w:rsid w:val="009762A8"/>
    <w:rsid w:val="009A626B"/>
    <w:rsid w:val="009A771D"/>
    <w:rsid w:val="009F5D79"/>
    <w:rsid w:val="00A06807"/>
    <w:rsid w:val="00A13B8A"/>
    <w:rsid w:val="00A3055A"/>
    <w:rsid w:val="00A376CA"/>
    <w:rsid w:val="00A61A66"/>
    <w:rsid w:val="00A64AA2"/>
    <w:rsid w:val="00A8649B"/>
    <w:rsid w:val="00A90D31"/>
    <w:rsid w:val="00AA7880"/>
    <w:rsid w:val="00AC0E4D"/>
    <w:rsid w:val="00AD041A"/>
    <w:rsid w:val="00AE792D"/>
    <w:rsid w:val="00B04839"/>
    <w:rsid w:val="00B43B47"/>
    <w:rsid w:val="00B55F39"/>
    <w:rsid w:val="00B71F54"/>
    <w:rsid w:val="00BC4943"/>
    <w:rsid w:val="00BD2B15"/>
    <w:rsid w:val="00BD40D6"/>
    <w:rsid w:val="00BD5637"/>
    <w:rsid w:val="00BF5BC5"/>
    <w:rsid w:val="00C07C28"/>
    <w:rsid w:val="00C14C10"/>
    <w:rsid w:val="00C40656"/>
    <w:rsid w:val="00CB7E4C"/>
    <w:rsid w:val="00CD0766"/>
    <w:rsid w:val="00D00C06"/>
    <w:rsid w:val="00D24F4B"/>
    <w:rsid w:val="00D27AD2"/>
    <w:rsid w:val="00D350FC"/>
    <w:rsid w:val="00D40349"/>
    <w:rsid w:val="00D71CEC"/>
    <w:rsid w:val="00D92C7E"/>
    <w:rsid w:val="00DA6C06"/>
    <w:rsid w:val="00DB607A"/>
    <w:rsid w:val="00DC2918"/>
    <w:rsid w:val="00DD5F9A"/>
    <w:rsid w:val="00DD74F5"/>
    <w:rsid w:val="00E40914"/>
    <w:rsid w:val="00E419CA"/>
    <w:rsid w:val="00E53542"/>
    <w:rsid w:val="00E63338"/>
    <w:rsid w:val="00E661E7"/>
    <w:rsid w:val="00EA1DC0"/>
    <w:rsid w:val="00F26F45"/>
    <w:rsid w:val="00F438CE"/>
    <w:rsid w:val="00F47C10"/>
    <w:rsid w:val="00F82391"/>
    <w:rsid w:val="00F859F2"/>
    <w:rsid w:val="00F9780F"/>
    <w:rsid w:val="00FA68B0"/>
    <w:rsid w:val="00FD0CB2"/>
    <w:rsid w:val="00FD60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1F54"/>
    <w:rPr>
      <w:rFonts w:eastAsia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B71F54"/>
    <w:rPr>
      <w:rFonts w:cs="Times New Roman"/>
      <w:color w:val="FF6600"/>
      <w:u w:val="none"/>
      <w:effect w:val="none"/>
    </w:rPr>
  </w:style>
  <w:style w:type="paragraph" w:styleId="BodyTextIndent">
    <w:name w:val="Body Text Indent"/>
    <w:basedOn w:val="Normal"/>
    <w:link w:val="BodyTextIndentChar"/>
    <w:uiPriority w:val="99"/>
    <w:rsid w:val="00B71F54"/>
    <w:pPr>
      <w:ind w:firstLine="709"/>
      <w:jc w:val="both"/>
    </w:p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B71F54"/>
    <w:rPr>
      <w:rFonts w:eastAsia="Times New Roman" w:cs="Times New Roman"/>
      <w:sz w:val="24"/>
      <w:szCs w:val="24"/>
      <w:lang w:eastAsia="ru-RU"/>
    </w:rPr>
  </w:style>
  <w:style w:type="paragraph" w:styleId="NormalWeb">
    <w:name w:val="Normal (Web)"/>
    <w:basedOn w:val="Normal"/>
    <w:uiPriority w:val="99"/>
    <w:rsid w:val="00261E54"/>
    <w:pPr>
      <w:spacing w:before="100" w:beforeAutospacing="1" w:after="100" w:afterAutospacing="1"/>
      <w:jc w:val="both"/>
    </w:pPr>
    <w:rPr>
      <w:rFonts w:eastAsia="Calibri"/>
      <w:color w:val="333333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igrova@rosnou.ru" TargetMode="External"/><Relationship Id="rId13" Type="http://schemas.openxmlformats.org/officeDocument/2006/relationships/image" Target="http://www.rosnou.ru/pub/1MG/FileStr/mapproezd/mapfull_01.jpg" TargetMode="External"/><Relationship Id="rId18" Type="http://schemas.openxmlformats.org/officeDocument/2006/relationships/image" Target="http://www.rosnou.ru/pub/1MG/FileStr/mapproezd/mapfull_03.jpg" TargetMode="External"/><Relationship Id="rId26" Type="http://schemas.openxmlformats.org/officeDocument/2006/relationships/image" Target="http://www.rosnou.ru/pub/1MG/FileStr/mapproezd/mapfull_06.jpg" TargetMode="External"/><Relationship Id="rId3" Type="http://schemas.openxmlformats.org/officeDocument/2006/relationships/settings" Target="settings.xml"/><Relationship Id="rId21" Type="http://schemas.openxmlformats.org/officeDocument/2006/relationships/image" Target="http://www.rosnou.ru/pub/1MG/FileStr/mapproezd/mapfull_04.jpg" TargetMode="External"/><Relationship Id="rId34" Type="http://schemas.openxmlformats.org/officeDocument/2006/relationships/image" Target="media/image9.jpeg"/><Relationship Id="rId7" Type="http://schemas.openxmlformats.org/officeDocument/2006/relationships/hyperlink" Target="mailto:espero@rosnou.ru" TargetMode="External"/><Relationship Id="rId12" Type="http://schemas.openxmlformats.org/officeDocument/2006/relationships/image" Target="media/image1.jpeg"/><Relationship Id="rId17" Type="http://schemas.openxmlformats.org/officeDocument/2006/relationships/image" Target="media/image3.jpeg"/><Relationship Id="rId25" Type="http://schemas.openxmlformats.org/officeDocument/2006/relationships/image" Target="media/image6.jpeg"/><Relationship Id="rId33" Type="http://schemas.openxmlformats.org/officeDocument/2006/relationships/hyperlink" Target="http://www.rosnou.ru/way/paviamotor/" TargetMode="External"/><Relationship Id="rId2" Type="http://schemas.openxmlformats.org/officeDocument/2006/relationships/styles" Target="styles.xml"/><Relationship Id="rId16" Type="http://schemas.openxmlformats.org/officeDocument/2006/relationships/image" Target="http://www.rosnou.ru/pub/1MG/FileStr/mapproezd/mapfull_02.jpg" TargetMode="External"/><Relationship Id="rId20" Type="http://schemas.openxmlformats.org/officeDocument/2006/relationships/image" Target="media/image4.jpeg"/><Relationship Id="rId29" Type="http://schemas.openxmlformats.org/officeDocument/2006/relationships/image" Target="http://www.rosnou.ru/pub/1MG/FileStr/mapproezd/mapfull_07.jpg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www.rosnou.ru/" TargetMode="External"/><Relationship Id="rId11" Type="http://schemas.openxmlformats.org/officeDocument/2006/relationships/hyperlink" Target="http://www.rosnou.ru/way/pkomsomolsk/" TargetMode="External"/><Relationship Id="rId24" Type="http://schemas.openxmlformats.org/officeDocument/2006/relationships/image" Target="http://www.rosnou.ru/pub/1MG/FileStr/mapproezd/mapfull_05.jpg" TargetMode="External"/><Relationship Id="rId32" Type="http://schemas.openxmlformats.org/officeDocument/2006/relationships/image" Target="http://www.rosnou.ru/pub/1MG/FileStr/mapproezd/mapfull_08.jpg" TargetMode="External"/><Relationship Id="rId37" Type="http://schemas.openxmlformats.org/officeDocument/2006/relationships/theme" Target="theme/theme1.xml"/><Relationship Id="rId5" Type="http://schemas.openxmlformats.org/officeDocument/2006/relationships/hyperlink" Target="mailto:espero@rosnou.ru" TargetMode="External"/><Relationship Id="rId15" Type="http://schemas.openxmlformats.org/officeDocument/2006/relationships/image" Target="media/image2.jpeg"/><Relationship Id="rId23" Type="http://schemas.openxmlformats.org/officeDocument/2006/relationships/image" Target="media/image5.jpeg"/><Relationship Id="rId28" Type="http://schemas.openxmlformats.org/officeDocument/2006/relationships/image" Target="media/image7.jpeg"/><Relationship Id="rId36" Type="http://schemas.openxmlformats.org/officeDocument/2006/relationships/fontTable" Target="fontTable.xml"/><Relationship Id="rId10" Type="http://schemas.openxmlformats.org/officeDocument/2006/relationships/hyperlink" Target="mailto:pigrova@rosnou.ru" TargetMode="External"/><Relationship Id="rId19" Type="http://schemas.openxmlformats.org/officeDocument/2006/relationships/hyperlink" Target="http://www.rosnou.ru/way/pkrasnievorota/" TargetMode="External"/><Relationship Id="rId31" Type="http://schemas.openxmlformats.org/officeDocument/2006/relationships/image" Target="media/image8.jpeg"/><Relationship Id="rId4" Type="http://schemas.openxmlformats.org/officeDocument/2006/relationships/webSettings" Target="webSettings.xml"/><Relationship Id="rId9" Type="http://schemas.openxmlformats.org/officeDocument/2006/relationships/hyperlink" Target="mailto:espero@rosnou.ru" TargetMode="External"/><Relationship Id="rId14" Type="http://schemas.openxmlformats.org/officeDocument/2006/relationships/hyperlink" Target="http://www.rosnou.ru/way/pbauman/" TargetMode="External"/><Relationship Id="rId22" Type="http://schemas.openxmlformats.org/officeDocument/2006/relationships/hyperlink" Target="http://www.rosnou.ru/way/tut/" TargetMode="External"/><Relationship Id="rId27" Type="http://schemas.openxmlformats.org/officeDocument/2006/relationships/hyperlink" Target="http://www.rosnou.ru/way/pkursk/" TargetMode="External"/><Relationship Id="rId30" Type="http://schemas.openxmlformats.org/officeDocument/2006/relationships/hyperlink" Target="http://www.rosnou.ru/way/ppilii4a/" TargetMode="External"/><Relationship Id="rId35" Type="http://schemas.openxmlformats.org/officeDocument/2006/relationships/image" Target="http://www.rosnou.ru/pub/1MG/FileStr/mapproezd/mapfull_09.jp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109</TotalTime>
  <Pages>2</Pages>
  <Words>791</Words>
  <Characters>4509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РОССИЙСКИЙ   НОВЫЙ   УНИВЕРСИТЕТ</dc:title>
  <dc:subject/>
  <dc:creator>Владелец</dc:creator>
  <cp:keywords/>
  <dc:description/>
  <cp:lastModifiedBy>bagreeva</cp:lastModifiedBy>
  <cp:revision>17</cp:revision>
  <cp:lastPrinted>2011-08-16T11:12:00Z</cp:lastPrinted>
  <dcterms:created xsi:type="dcterms:W3CDTF">2011-08-16T08:24:00Z</dcterms:created>
  <dcterms:modified xsi:type="dcterms:W3CDTF">2011-08-16T13:04:00Z</dcterms:modified>
</cp:coreProperties>
</file>